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>
            <w:r>
              <w:t>Приложение 10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285" w:rsidRDefault="0066626B" w:rsidP="00F97715">
            <w:r>
              <w:t>о</w:t>
            </w:r>
            <w:r w:rsidR="00465285">
              <w:t>т</w:t>
            </w:r>
            <w:r w:rsidR="00F97715">
              <w:t xml:space="preserve"> 25.12.2018</w:t>
            </w:r>
            <w:r w:rsidR="00465285" w:rsidRPr="00F97715">
              <w:t xml:space="preserve"> </w:t>
            </w:r>
            <w:r w:rsidR="00465285">
              <w:t>№</w:t>
            </w:r>
            <w:r w:rsidR="00F97715">
              <w:t xml:space="preserve"> 45-328</w:t>
            </w:r>
            <w:r w:rsidR="00465285">
              <w:t xml:space="preserve"> 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617" w:rsidRDefault="00465285" w:rsidP="00CF355E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2018 год и на плановый период </w:t>
            </w:r>
          </w:p>
          <w:p w:rsidR="00465285" w:rsidRDefault="00465285" w:rsidP="00CF355E">
            <w:pPr>
              <w:jc w:val="center"/>
            </w:pPr>
            <w:r>
              <w:t>2019 и 2020 годов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тыс. руб.</w:t>
            </w:r>
          </w:p>
        </w:tc>
      </w:tr>
      <w:tr w:rsidR="00465285" w:rsidTr="00465285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2020 год</w:t>
            </w:r>
          </w:p>
        </w:tc>
      </w:tr>
      <w:tr w:rsidR="00465285" w:rsidTr="00465285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</w:tr>
    </w:tbl>
    <w:p w:rsidR="00465285" w:rsidRPr="00465285" w:rsidRDefault="0046528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65285" w:rsidTr="00465285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5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65285" w:rsidRDefault="00465285" w:rsidP="00CF355E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281 548,3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219 000,0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2 871 000,0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2 871 000,0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-2 652 000,0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-2 652 000,0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-880 000,0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-880 000,0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65285" w:rsidRDefault="00465285" w:rsidP="00CF355E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92 548,3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pPr>
              <w:jc w:val="right"/>
            </w:pPr>
          </w:p>
        </w:tc>
      </w:tr>
    </w:tbl>
    <w:p w:rsidR="00465285" w:rsidRPr="008266EC" w:rsidRDefault="00465285" w:rsidP="00465285"/>
    <w:p w:rsidR="00E2598B" w:rsidRPr="00465285" w:rsidRDefault="00E2598B" w:rsidP="00465285"/>
    <w:sectPr w:rsidR="00E2598B" w:rsidRPr="00465285" w:rsidSect="0046528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7FA" w:rsidRDefault="00C267FA" w:rsidP="00465285">
      <w:r>
        <w:separator/>
      </w:r>
    </w:p>
  </w:endnote>
  <w:endnote w:type="continuationSeparator" w:id="1">
    <w:p w:rsidR="00C267FA" w:rsidRDefault="00C267FA" w:rsidP="00465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7FA" w:rsidRDefault="00C267FA" w:rsidP="00465285">
      <w:r>
        <w:separator/>
      </w:r>
    </w:p>
  </w:footnote>
  <w:footnote w:type="continuationSeparator" w:id="1">
    <w:p w:rsidR="00C267FA" w:rsidRDefault="00C267FA" w:rsidP="00465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85" w:rsidRDefault="006678FC" w:rsidP="00152B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652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5285" w:rsidRDefault="004652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85" w:rsidRDefault="006678FC" w:rsidP="00152B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6528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626B">
      <w:rPr>
        <w:rStyle w:val="a7"/>
        <w:noProof/>
      </w:rPr>
      <w:t>2</w:t>
    </w:r>
    <w:r>
      <w:rPr>
        <w:rStyle w:val="a7"/>
      </w:rPr>
      <w:fldChar w:fldCharType="end"/>
    </w:r>
  </w:p>
  <w:p w:rsidR="00465285" w:rsidRDefault="0046528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465285"/>
    <w:rsid w:val="00124910"/>
    <w:rsid w:val="002C3F39"/>
    <w:rsid w:val="003D3BA7"/>
    <w:rsid w:val="00465285"/>
    <w:rsid w:val="006062E6"/>
    <w:rsid w:val="006168F0"/>
    <w:rsid w:val="0066626B"/>
    <w:rsid w:val="006678FC"/>
    <w:rsid w:val="006808C6"/>
    <w:rsid w:val="007B758C"/>
    <w:rsid w:val="008F508F"/>
    <w:rsid w:val="00962F29"/>
    <w:rsid w:val="00A24CAF"/>
    <w:rsid w:val="00A31AA9"/>
    <w:rsid w:val="00A532FD"/>
    <w:rsid w:val="00B912FD"/>
    <w:rsid w:val="00C267FA"/>
    <w:rsid w:val="00E2598B"/>
    <w:rsid w:val="00E90617"/>
    <w:rsid w:val="00F6400A"/>
    <w:rsid w:val="00F9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52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5285"/>
  </w:style>
  <w:style w:type="paragraph" w:styleId="a5">
    <w:name w:val="footer"/>
    <w:basedOn w:val="a"/>
    <w:link w:val="a6"/>
    <w:uiPriority w:val="99"/>
    <w:semiHidden/>
    <w:unhideWhenUsed/>
    <w:rsid w:val="004652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285"/>
  </w:style>
  <w:style w:type="character" w:styleId="a7">
    <w:name w:val="page number"/>
    <w:basedOn w:val="a0"/>
    <w:uiPriority w:val="99"/>
    <w:semiHidden/>
    <w:unhideWhenUsed/>
    <w:rsid w:val="00465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5</cp:revision>
  <dcterms:created xsi:type="dcterms:W3CDTF">2018-12-12T07:44:00Z</dcterms:created>
  <dcterms:modified xsi:type="dcterms:W3CDTF">2018-12-25T10:01:00Z</dcterms:modified>
</cp:coreProperties>
</file>